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3995FB" w14:textId="77777777" w:rsidR="007F1EF9" w:rsidRDefault="007F1EF9" w:rsidP="007F1EF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FRENCHE</w:t>
      </w:r>
      <w:r>
        <w:rPr>
          <w:rFonts w:ascii="Times New Roman" w:hAnsi="Times New Roman" w:cs="Times New Roman"/>
        </w:rPr>
        <w:t xml:space="preserve">     (fl.1484)</w:t>
      </w:r>
    </w:p>
    <w:p w14:paraId="3D3BBAB7" w14:textId="77777777" w:rsidR="007F1EF9" w:rsidRDefault="007F1EF9" w:rsidP="007F1EF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East Dean, Sussex. Husbandman.</w:t>
      </w:r>
    </w:p>
    <w:p w14:paraId="3776D420" w14:textId="77777777" w:rsidR="007F1EF9" w:rsidRDefault="007F1EF9" w:rsidP="007F1EF9">
      <w:pPr>
        <w:rPr>
          <w:rFonts w:ascii="Times New Roman" w:hAnsi="Times New Roman" w:cs="Times New Roman"/>
        </w:rPr>
      </w:pPr>
    </w:p>
    <w:p w14:paraId="64B49AB4" w14:textId="77777777" w:rsidR="007F1EF9" w:rsidRDefault="007F1EF9" w:rsidP="007F1EF9">
      <w:pPr>
        <w:rPr>
          <w:rFonts w:ascii="Times New Roman" w:hAnsi="Times New Roman" w:cs="Times New Roman"/>
        </w:rPr>
      </w:pPr>
    </w:p>
    <w:p w14:paraId="7F9FC560" w14:textId="77777777" w:rsidR="007F1EF9" w:rsidRDefault="007F1EF9" w:rsidP="007F1EF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William Spark of London, draper(q.v.), brought a plaint of debt against him,</w:t>
      </w:r>
    </w:p>
    <w:p w14:paraId="2F63F9D9" w14:textId="77777777" w:rsidR="007F1EF9" w:rsidRDefault="007F1EF9" w:rsidP="007F1EF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Geoffrey </w:t>
      </w:r>
      <w:proofErr w:type="spellStart"/>
      <w:r>
        <w:rPr>
          <w:rFonts w:ascii="Times New Roman" w:hAnsi="Times New Roman" w:cs="Times New Roman"/>
        </w:rPr>
        <w:t>Frenche</w:t>
      </w:r>
      <w:proofErr w:type="spellEnd"/>
      <w:r>
        <w:rPr>
          <w:rFonts w:ascii="Times New Roman" w:hAnsi="Times New Roman" w:cs="Times New Roman"/>
        </w:rPr>
        <w:t xml:space="preserve"> of East Dean(q.v.), Denis </w:t>
      </w:r>
      <w:proofErr w:type="spellStart"/>
      <w:r>
        <w:rPr>
          <w:rFonts w:ascii="Times New Roman" w:hAnsi="Times New Roman" w:cs="Times New Roman"/>
        </w:rPr>
        <w:t>Donyll</w:t>
      </w:r>
      <w:proofErr w:type="spellEnd"/>
      <w:r>
        <w:rPr>
          <w:rFonts w:ascii="Times New Roman" w:hAnsi="Times New Roman" w:cs="Times New Roman"/>
        </w:rPr>
        <w:t xml:space="preserve"> of Southampton(q.v.)</w:t>
      </w:r>
    </w:p>
    <w:p w14:paraId="2974CAFB" w14:textId="77777777" w:rsidR="007F1EF9" w:rsidRDefault="007F1EF9" w:rsidP="007F1EF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and John Everard of Southampton(q.v.).</w:t>
      </w:r>
    </w:p>
    <w:p w14:paraId="009BCE2A" w14:textId="77777777" w:rsidR="007F1EF9" w:rsidRDefault="007F1EF9" w:rsidP="007F1EF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CC2904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7440BF9A" w14:textId="77777777" w:rsidR="007F1EF9" w:rsidRDefault="007F1EF9" w:rsidP="007F1EF9">
      <w:pPr>
        <w:rPr>
          <w:rFonts w:ascii="Times New Roman" w:hAnsi="Times New Roman" w:cs="Times New Roman"/>
        </w:rPr>
      </w:pPr>
    </w:p>
    <w:p w14:paraId="73036670" w14:textId="77777777" w:rsidR="007F1EF9" w:rsidRDefault="007F1EF9" w:rsidP="007F1EF9">
      <w:pPr>
        <w:rPr>
          <w:rFonts w:ascii="Times New Roman" w:hAnsi="Times New Roman" w:cs="Times New Roman"/>
        </w:rPr>
      </w:pPr>
    </w:p>
    <w:p w14:paraId="647DC6DA" w14:textId="77777777" w:rsidR="007F1EF9" w:rsidRDefault="007F1EF9" w:rsidP="007F1EF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 January 2019</w:t>
      </w:r>
    </w:p>
    <w:p w14:paraId="7B9EB46C" w14:textId="77777777" w:rsidR="006B2F86" w:rsidRPr="00E71FC3" w:rsidRDefault="007F1EF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C57688" w14:textId="77777777" w:rsidR="007F1EF9" w:rsidRDefault="007F1EF9" w:rsidP="00E71FC3">
      <w:r>
        <w:separator/>
      </w:r>
    </w:p>
  </w:endnote>
  <w:endnote w:type="continuationSeparator" w:id="0">
    <w:p w14:paraId="0DF79F40" w14:textId="77777777" w:rsidR="007F1EF9" w:rsidRDefault="007F1EF9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F7F42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7C8AC0" w14:textId="77777777" w:rsidR="007F1EF9" w:rsidRDefault="007F1EF9" w:rsidP="00E71FC3">
      <w:r>
        <w:separator/>
      </w:r>
    </w:p>
  </w:footnote>
  <w:footnote w:type="continuationSeparator" w:id="0">
    <w:p w14:paraId="0B28E45E" w14:textId="77777777" w:rsidR="007F1EF9" w:rsidRDefault="007F1EF9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1EF9"/>
    <w:rsid w:val="001A7C09"/>
    <w:rsid w:val="00577BD5"/>
    <w:rsid w:val="00656CBA"/>
    <w:rsid w:val="006A1F77"/>
    <w:rsid w:val="00733BE7"/>
    <w:rsid w:val="007F1EF9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454367"/>
  <w15:chartTrackingRefBased/>
  <w15:docId w15:val="{BE252D28-F716-477D-B886-B832EFF52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F1EF9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7F1EF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62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2019-01-22T20:10:00Z</dcterms:created>
  <dcterms:modified xsi:type="dcterms:W3CDTF">2019-01-22T20:10:00Z</dcterms:modified>
</cp:coreProperties>
</file>